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AD31D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Henry MARNY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3A1F2D9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Esquire.</w:t>
      </w:r>
    </w:p>
    <w:p w14:paraId="26EE5D94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188BC3A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5A9BF29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account as receiver against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Trevowith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</w:p>
    <w:p w14:paraId="2C174350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Fentengolleth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Cornwall(q.v.).</w:t>
      </w:r>
    </w:p>
    <w:p w14:paraId="137E2F7A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AF025DF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9E9D1F4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A282D85" w14:textId="77777777" w:rsidR="005F3C46" w:rsidRDefault="005F3C46" w:rsidP="005F3C46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4 December 2021</w:t>
      </w:r>
    </w:p>
    <w:p w14:paraId="4E279D3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EDAE9" w14:textId="77777777" w:rsidR="005F3C46" w:rsidRDefault="005F3C46" w:rsidP="009139A6">
      <w:r>
        <w:separator/>
      </w:r>
    </w:p>
  </w:endnote>
  <w:endnote w:type="continuationSeparator" w:id="0">
    <w:p w14:paraId="13C5AACD" w14:textId="77777777" w:rsidR="005F3C46" w:rsidRDefault="005F3C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EA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9C4E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19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822DF" w14:textId="77777777" w:rsidR="005F3C46" w:rsidRDefault="005F3C46" w:rsidP="009139A6">
      <w:r>
        <w:separator/>
      </w:r>
    </w:p>
  </w:footnote>
  <w:footnote w:type="continuationSeparator" w:id="0">
    <w:p w14:paraId="775EEB33" w14:textId="77777777" w:rsidR="005F3C46" w:rsidRDefault="005F3C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32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ED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39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C46"/>
    <w:rsid w:val="000666E0"/>
    <w:rsid w:val="002510B7"/>
    <w:rsid w:val="005C130B"/>
    <w:rsid w:val="005F3C4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972DA"/>
  <w15:chartTrackingRefBased/>
  <w15:docId w15:val="{D2AFCBF7-0954-4301-AE9C-3CA70A9B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3C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2022-01-05T20:47:00Z</dcterms:created>
  <dcterms:modified xsi:type="dcterms:W3CDTF">2022-01-05T20:47:00Z</dcterms:modified>
</cp:coreProperties>
</file>